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99C1F" w14:textId="48222665" w:rsidR="00BA00AB" w:rsidRDefault="00963C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de St.JOHN</w:t>
      </w:r>
      <w:r>
        <w:rPr>
          <w:rFonts w:cs="Times New Roman"/>
          <w:szCs w:val="24"/>
        </w:rPr>
        <w:t xml:space="preserve">       (d.ca.1432)</w:t>
      </w:r>
    </w:p>
    <w:p w14:paraId="4E3E38D4" w14:textId="77777777" w:rsidR="00963C08" w:rsidRDefault="00963C08" w:rsidP="009139A6">
      <w:pPr>
        <w:pStyle w:val="NoSpacing"/>
        <w:rPr>
          <w:rFonts w:cs="Times New Roman"/>
          <w:szCs w:val="24"/>
        </w:rPr>
      </w:pPr>
    </w:p>
    <w:p w14:paraId="40A15A60" w14:textId="77777777" w:rsidR="00963C08" w:rsidRDefault="00963C08" w:rsidP="009139A6">
      <w:pPr>
        <w:pStyle w:val="NoSpacing"/>
        <w:rPr>
          <w:rFonts w:cs="Times New Roman"/>
          <w:szCs w:val="24"/>
        </w:rPr>
      </w:pPr>
    </w:p>
    <w:p w14:paraId="04C8C0A1" w14:textId="09666E26" w:rsidR="00963C08" w:rsidRDefault="00963C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May1432</w:t>
      </w:r>
      <w:r>
        <w:rPr>
          <w:rFonts w:cs="Times New Roman"/>
          <w:szCs w:val="24"/>
        </w:rPr>
        <w:tab/>
        <w:t>Writs of diem clausit extremum to the Escheators of Oxfordshire and</w:t>
      </w:r>
    </w:p>
    <w:p w14:paraId="3C4A4324" w14:textId="08116F6D" w:rsidR="00963C08" w:rsidRDefault="00963C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Dorset.     (C.F.R. 1413-22 p.52)</w:t>
      </w:r>
    </w:p>
    <w:p w14:paraId="4BCB5D19" w14:textId="77777777" w:rsidR="00963C08" w:rsidRDefault="00963C08" w:rsidP="009139A6">
      <w:pPr>
        <w:pStyle w:val="NoSpacing"/>
        <w:rPr>
          <w:rFonts w:cs="Times New Roman"/>
          <w:szCs w:val="24"/>
        </w:rPr>
      </w:pPr>
    </w:p>
    <w:p w14:paraId="6F1C97EA" w14:textId="77777777" w:rsidR="00963C08" w:rsidRDefault="00963C08" w:rsidP="009139A6">
      <w:pPr>
        <w:pStyle w:val="NoSpacing"/>
        <w:rPr>
          <w:rFonts w:cs="Times New Roman"/>
          <w:szCs w:val="24"/>
        </w:rPr>
      </w:pPr>
    </w:p>
    <w:p w14:paraId="1D66A32A" w14:textId="6F720E8B" w:rsidR="00963C08" w:rsidRPr="00963C08" w:rsidRDefault="00963C0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2024</w:t>
      </w:r>
    </w:p>
    <w:sectPr w:rsidR="00963C08" w:rsidRPr="00963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F33E6" w14:textId="77777777" w:rsidR="00963C08" w:rsidRDefault="00963C08" w:rsidP="009139A6">
      <w:r>
        <w:separator/>
      </w:r>
    </w:p>
  </w:endnote>
  <w:endnote w:type="continuationSeparator" w:id="0">
    <w:p w14:paraId="0A6E5178" w14:textId="77777777" w:rsidR="00963C08" w:rsidRDefault="00963C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3A4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627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2E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B0D95" w14:textId="77777777" w:rsidR="00963C08" w:rsidRDefault="00963C08" w:rsidP="009139A6">
      <w:r>
        <w:separator/>
      </w:r>
    </w:p>
  </w:footnote>
  <w:footnote w:type="continuationSeparator" w:id="0">
    <w:p w14:paraId="1BA8107E" w14:textId="77777777" w:rsidR="00963C08" w:rsidRDefault="00963C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E87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8D3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F35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0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63C08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1FB7C"/>
  <w15:chartTrackingRefBased/>
  <w15:docId w15:val="{0AB45A34-469D-488F-8608-EE329B9A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2024-06-17T06:37:00Z</dcterms:created>
  <dcterms:modified xsi:type="dcterms:W3CDTF">2024-06-17T06:40:00Z</dcterms:modified>
</cp:coreProperties>
</file>